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AD7BE6" w14:textId="77777777" w:rsidR="00535816" w:rsidRDefault="00535816" w:rsidP="00535816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James LEEZYATE</w:t>
      </w:r>
      <w:r>
        <w:rPr>
          <w:rStyle w:val="s1"/>
        </w:rPr>
        <w:t xml:space="preserve">       (fl.1505)</w:t>
      </w:r>
    </w:p>
    <w:p w14:paraId="2576DEAE" w14:textId="77777777" w:rsidR="00535816" w:rsidRDefault="00535816" w:rsidP="00535816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 xml:space="preserve">of the College of </w:t>
      </w:r>
      <w:proofErr w:type="spellStart"/>
      <w:r>
        <w:rPr>
          <w:rStyle w:val="s1"/>
        </w:rPr>
        <w:t>St.Nicholas</w:t>
      </w:r>
      <w:proofErr w:type="spellEnd"/>
      <w:r>
        <w:rPr>
          <w:rStyle w:val="s1"/>
        </w:rPr>
        <w:t xml:space="preserve">, </w:t>
      </w:r>
      <w:proofErr w:type="spellStart"/>
      <w:r>
        <w:rPr>
          <w:rStyle w:val="s1"/>
        </w:rPr>
        <w:t>Gressenhale</w:t>
      </w:r>
      <w:proofErr w:type="spellEnd"/>
      <w:r>
        <w:rPr>
          <w:rStyle w:val="s1"/>
        </w:rPr>
        <w:t>. Chaplain.</w:t>
      </w:r>
    </w:p>
    <w:p w14:paraId="5C496E8F" w14:textId="77777777" w:rsidR="00535816" w:rsidRDefault="00535816" w:rsidP="00535816">
      <w:pPr>
        <w:pStyle w:val="NoSpacing"/>
        <w:tabs>
          <w:tab w:val="left" w:pos="720"/>
        </w:tabs>
        <w:rPr>
          <w:rStyle w:val="s1"/>
        </w:rPr>
      </w:pPr>
    </w:p>
    <w:p w14:paraId="08234A61" w14:textId="77777777" w:rsidR="00535816" w:rsidRDefault="00535816" w:rsidP="00535816">
      <w:pPr>
        <w:pStyle w:val="NoSpacing"/>
        <w:tabs>
          <w:tab w:val="left" w:pos="720"/>
        </w:tabs>
        <w:rPr>
          <w:rStyle w:val="s1"/>
        </w:rPr>
      </w:pPr>
    </w:p>
    <w:p w14:paraId="4CE92A54" w14:textId="77777777" w:rsidR="00535816" w:rsidRDefault="00535816" w:rsidP="00535816">
      <w:pPr>
        <w:pStyle w:val="NoSpacing"/>
        <w:tabs>
          <w:tab w:val="left" w:pos="720"/>
        </w:tabs>
      </w:pPr>
      <w:r>
        <w:rPr>
          <w:rStyle w:val="s1"/>
        </w:rPr>
        <w:tab/>
        <w:t>1505</w:t>
      </w:r>
      <w:r>
        <w:rPr>
          <w:rStyle w:val="s1"/>
        </w:rPr>
        <w:tab/>
      </w:r>
      <w:r>
        <w:t>He made his Will.</w:t>
      </w:r>
    </w:p>
    <w:p w14:paraId="2809B01C" w14:textId="77777777" w:rsidR="00535816" w:rsidRDefault="00535816" w:rsidP="00535816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287)</w:t>
      </w:r>
    </w:p>
    <w:p w14:paraId="16B5E29D" w14:textId="77777777" w:rsidR="00535816" w:rsidRDefault="00535816" w:rsidP="00535816">
      <w:pPr>
        <w:pStyle w:val="NoSpacing"/>
        <w:tabs>
          <w:tab w:val="left" w:pos="720"/>
        </w:tabs>
        <w:rPr>
          <w:rStyle w:val="s1"/>
        </w:rPr>
      </w:pPr>
    </w:p>
    <w:p w14:paraId="5AC35C9A" w14:textId="77777777" w:rsidR="00535816" w:rsidRDefault="00535816" w:rsidP="00535816">
      <w:pPr>
        <w:pStyle w:val="NoSpacing"/>
        <w:tabs>
          <w:tab w:val="left" w:pos="720"/>
        </w:tabs>
        <w:rPr>
          <w:rStyle w:val="s1"/>
        </w:rPr>
      </w:pPr>
    </w:p>
    <w:p w14:paraId="13C4694C" w14:textId="77777777" w:rsidR="00535816" w:rsidRDefault="00535816" w:rsidP="00535816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22 February 2019</w:t>
      </w:r>
    </w:p>
    <w:p w14:paraId="7BBE88D0" w14:textId="77777777" w:rsidR="006B2F86" w:rsidRPr="00E71FC3" w:rsidRDefault="0053581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9DFA17" w14:textId="77777777" w:rsidR="00535816" w:rsidRDefault="00535816" w:rsidP="00E71FC3">
      <w:pPr>
        <w:spacing w:after="0" w:line="240" w:lineRule="auto"/>
      </w:pPr>
      <w:r>
        <w:separator/>
      </w:r>
    </w:p>
  </w:endnote>
  <w:endnote w:type="continuationSeparator" w:id="0">
    <w:p w14:paraId="2E656991" w14:textId="77777777" w:rsidR="00535816" w:rsidRDefault="0053581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D917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938D8B" w14:textId="77777777" w:rsidR="00535816" w:rsidRDefault="00535816" w:rsidP="00E71FC3">
      <w:pPr>
        <w:spacing w:after="0" w:line="240" w:lineRule="auto"/>
      </w:pPr>
      <w:r>
        <w:separator/>
      </w:r>
    </w:p>
  </w:footnote>
  <w:footnote w:type="continuationSeparator" w:id="0">
    <w:p w14:paraId="5F32F0D6" w14:textId="77777777" w:rsidR="00535816" w:rsidRDefault="0053581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816"/>
    <w:rsid w:val="001A7C09"/>
    <w:rsid w:val="0053581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95E445"/>
  <w15:chartTrackingRefBased/>
  <w15:docId w15:val="{E053ECE5-DDD6-4F33-B82B-74A33173E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535816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535816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2019-12-10T22:17:00Z</dcterms:created>
  <dcterms:modified xsi:type="dcterms:W3CDTF">2019-12-10T22:18:00Z</dcterms:modified>
</cp:coreProperties>
</file>